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980D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37ADDD26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2409DE03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96DF73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707C3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Dec.1473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Mettyngham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gentleman(q.v.), made him an executor of his</w:t>
      </w:r>
    </w:p>
    <w:p w14:paraId="54C1742B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     (C.C.R. 1468-76 pp.20-1)</w:t>
      </w:r>
    </w:p>
    <w:p w14:paraId="1C927588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3A910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9AFAB" w14:textId="77777777" w:rsidR="004E1F70" w:rsidRDefault="004E1F70" w:rsidP="004E1F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495BAF2C" w14:textId="77777777" w:rsidR="00BA00AB" w:rsidRPr="004E1F70" w:rsidRDefault="00BA00AB" w:rsidP="004E1F70"/>
    <w:sectPr w:rsidR="00BA00AB" w:rsidRPr="004E1F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AFF90" w14:textId="77777777" w:rsidR="004E1F70" w:rsidRDefault="004E1F70" w:rsidP="009139A6">
      <w:r>
        <w:separator/>
      </w:r>
    </w:p>
  </w:endnote>
  <w:endnote w:type="continuationSeparator" w:id="0">
    <w:p w14:paraId="55FFB7CD" w14:textId="77777777" w:rsidR="004E1F70" w:rsidRDefault="004E1F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241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E8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FE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0832" w14:textId="77777777" w:rsidR="004E1F70" w:rsidRDefault="004E1F70" w:rsidP="009139A6">
      <w:r>
        <w:separator/>
      </w:r>
    </w:p>
  </w:footnote>
  <w:footnote w:type="continuationSeparator" w:id="0">
    <w:p w14:paraId="2D71BAA0" w14:textId="77777777" w:rsidR="004E1F70" w:rsidRDefault="004E1F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F9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D4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98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70"/>
    <w:rsid w:val="000666E0"/>
    <w:rsid w:val="002510B7"/>
    <w:rsid w:val="004E1F7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CA92B"/>
  <w15:chartTrackingRefBased/>
  <w15:docId w15:val="{BFCBF878-3053-4CF9-97E6-775F774B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2022-06-06T15:34:00Z</dcterms:created>
  <dcterms:modified xsi:type="dcterms:W3CDTF">2022-06-06T15:40:00Z</dcterms:modified>
</cp:coreProperties>
</file>